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Warwickshire and Bedworth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Warwickshire and Bedworth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Warwickshire and Bedworth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Warwickshire and Bedworth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Warwickshire and Bedworth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Warwickshire and Bedworth are estimated to have a score of 1-2 on the PGSI (low-risk gambling), whilst </w:t>
      </w:r>
      <w:r w:rsidRPr="00773DF7">
        <w:rPr>
          <w:rFonts w:ascii="Libre Franklin Light" w:hAnsi="Libre Franklin Light" w:cs="Calibri Light"/>
          <w:b/>
          <w:bCs/>
          <w:color w:val="C45911" w:themeColor="accent2" w:themeShade="BF"/>
        </w:rPr>
        <w:t xml:space="preserve">3.5%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52.0% </w:t>
      </w:r>
      <w:r w:rsidRPr="004747BF">
        <w:rPr>
          <w:rFonts w:ascii="Libre Franklin Light" w:eastAsia="Times New Roman" w:hAnsi="Libre Franklin Light" w:cs="Calibri Light"/>
        </w:rPr>
        <w:t xml:space="preserve">of those respondents classified as PGSI 8+ in North Warwickshire and Bedworth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Warwickshire and Bedworth is estimated to be </w:t>
      </w:r>
      <w:r w:rsidRPr="00773DF7">
        <w:rPr>
          <w:rFonts w:ascii="Libre Franklin Light" w:eastAsia="Times New Roman" w:hAnsi="Libre Franklin Light" w:cs="Calibri Light"/>
          <w:b/>
          <w:bCs/>
          <w:color w:val="C45911" w:themeColor="accent2" w:themeShade="BF"/>
        </w:rPr>
        <w:t xml:space="preserve">£1,537,080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Warwickshire and Bedworth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Warwickshire and Bedworth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Warwickshire and Bedworth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Warwickshire and Bedworth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Warwickshire and Bedw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Warwickshire and Bedworth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Warwickshire and Bedw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Warwickshire and Bedworth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Warwickshire and Bedworth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Warwickshire and Bedw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Warwickshire and Bedworth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Warwickshire and Bedworth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Warwickshire and Bedworth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48.0%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Warwickshire and Bedworth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Warwickshire and Bedworth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Warwickshire and Bedworth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£1,537,080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Warwickshire and Bedworth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£25,037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£517,769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£37,091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£10,432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£19,125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£927,626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£1,537,080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Warwickshire and Bedworth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Warwickshire and Bedworth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Warwickshire and Bedworth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Warwickshire and Bedworth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Warwickshire and Bedworth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Warwickshire and Bedworth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Warwickshire and Bedworth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Warwickshire and Bedworth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Warwickshire and Bedworth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Warwickshire and Bedworth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Warwickshire and Bedworth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Warwickshire and Bedworth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F49D996-C54C-4B20-BFDF-45EFCF931E6B}"/>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